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3FF4B6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B2675" w:rsidRPr="009B2675">
        <w:rPr>
          <w:b/>
          <w:i/>
          <w:noProof/>
          <w:sz w:val="28"/>
        </w:rPr>
        <w:t>S2-</w:t>
      </w:r>
      <w:r w:rsidR="007222E8" w:rsidRPr="009B2675">
        <w:rPr>
          <w:b/>
          <w:i/>
          <w:noProof/>
          <w:sz w:val="28"/>
        </w:rPr>
        <w:t>231</w:t>
      </w:r>
      <w:r w:rsidR="007222E8">
        <w:rPr>
          <w:b/>
          <w:i/>
          <w:noProof/>
          <w:sz w:val="28"/>
        </w:rPr>
        <w:t>1</w:t>
      </w:r>
      <w:r w:rsidR="007222E8">
        <w:rPr>
          <w:b/>
          <w:i/>
          <w:noProof/>
          <w:sz w:val="28"/>
        </w:rPr>
        <w:t>667</w:t>
      </w:r>
    </w:p>
    <w:p w14:paraId="7CB45193" w14:textId="31F959ED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C157BE">
        <w:rPr>
          <w:rFonts w:hint="eastAsia"/>
          <w:b/>
          <w:noProof/>
          <w:color w:val="3333FF"/>
          <w:lang w:eastAsia="ko-KR"/>
        </w:rPr>
        <w:t>S2-</w:t>
      </w:r>
      <w:r w:rsidR="007222E8" w:rsidRPr="007222E8">
        <w:rPr>
          <w:b/>
          <w:noProof/>
          <w:color w:val="3333FF"/>
          <w:lang w:eastAsia="ko-KR"/>
        </w:rPr>
        <w:t>2311303</w:t>
      </w:r>
      <w:r w:rsidR="007222E8">
        <w:rPr>
          <w:b/>
          <w:noProof/>
          <w:color w:val="3333FF"/>
          <w:lang w:eastAsia="ko-KR"/>
        </w:rPr>
        <w:t>_</w:t>
      </w:r>
      <w:r w:rsidR="00C157BE" w:rsidRPr="00C157BE">
        <w:rPr>
          <w:b/>
          <w:noProof/>
          <w:color w:val="3333FF"/>
        </w:rPr>
        <w:t>2310222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BD7824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</w:t>
            </w:r>
            <w:r w:rsidR="004F0AE0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3BA9F" w:rsidR="001E41F3" w:rsidRPr="00410371" w:rsidRDefault="00BD7824" w:rsidP="009B499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996">
              <w:rPr>
                <w:b/>
                <w:noProof/>
                <w:sz w:val="28"/>
                <w:lang w:eastAsia="ko-KR"/>
              </w:rPr>
              <w:t>4456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9399E" w:rsidR="001E41F3" w:rsidRPr="00410371" w:rsidRDefault="007222E8" w:rsidP="009B49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FF4F9" w:rsidR="001E41F3" w:rsidRPr="00410371" w:rsidRDefault="00BD7824" w:rsidP="000E4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3546B9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FE696B">
              <w:rPr>
                <w:b/>
                <w:noProof/>
                <w:sz w:val="28"/>
              </w:rPr>
              <w:t>.</w:t>
            </w:r>
            <w:r w:rsidR="000E48F7">
              <w:rPr>
                <w:b/>
                <w:noProof/>
                <w:sz w:val="28"/>
                <w:lang w:eastAsia="ko-KR"/>
              </w:rPr>
              <w:t>3</w:t>
            </w:r>
            <w:r w:rsidR="00FE696B">
              <w:rPr>
                <w:b/>
                <w:noProof/>
                <w:sz w:val="28"/>
              </w:rPr>
              <w:t>.</w:t>
            </w:r>
            <w:r w:rsidR="000E48F7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4EA78" w:rsidR="001E41F3" w:rsidRDefault="004F0AE0" w:rsidP="00772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Missing NEF service input for </w:t>
            </w:r>
            <w:r w:rsidR="00772B65">
              <w:rPr>
                <w:noProof/>
                <w:lang w:eastAsia="ko-KR"/>
              </w:rPr>
              <w:t>EACI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BD78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9FE9D" w:rsidR="001E41F3" w:rsidRDefault="00DC2240" w:rsidP="0052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526C76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526C76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14DAC" w:rsidR="001E41F3" w:rsidRDefault="003546B9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BF47D" w:rsidR="001E41F3" w:rsidRDefault="00BD7824" w:rsidP="00354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546B9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F165E" w:rsidR="001A05C5" w:rsidRPr="00436DDC" w:rsidRDefault="004B6BDD" w:rsidP="00B92E82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>A 3</w:t>
            </w:r>
            <w:r w:rsidRPr="00F91D94">
              <w:rPr>
                <w:noProof/>
                <w:vertAlign w:val="superscript"/>
                <w:lang w:eastAsia="ko-KR"/>
              </w:rPr>
              <w:t>rd</w:t>
            </w:r>
            <w:r>
              <w:rPr>
                <w:noProof/>
                <w:lang w:eastAsia="ko-KR"/>
              </w:rPr>
              <w:t xml:space="preserve"> party AF can invoke the NEF service to provision a new AF-provided ECS Address Configuration Information (EACI) as described in clause 6.5.2.3 of TS 23.548 “…</w:t>
            </w:r>
            <w:r w:rsidRPr="001477C6">
              <w:rPr>
                <w:rFonts w:ascii="Times New Roman" w:hAnsi="Times New Roman"/>
                <w:i/>
              </w:rPr>
              <w:t xml:space="preserve">a 3rd party AF can use </w:t>
            </w:r>
            <w:proofErr w:type="spellStart"/>
            <w:r w:rsidRPr="001477C6">
              <w:rPr>
                <w:rFonts w:ascii="Times New Roman" w:hAnsi="Times New Roman"/>
                <w:i/>
              </w:rPr>
              <w:t>Nnef_ParameterProvision</w:t>
            </w:r>
            <w:proofErr w:type="spellEnd"/>
            <w:r w:rsidRPr="001477C6">
              <w:rPr>
                <w:rFonts w:ascii="Times New Roman" w:hAnsi="Times New Roman"/>
                <w:i/>
              </w:rPr>
              <w:t xml:space="preserve"> to provide, update, or delete AF provided ECS Address Configuration Information applying on a DNN and/or S-NSSAI for a group of UE, or any UE</w:t>
            </w:r>
            <w:r>
              <w:t>”</w:t>
            </w:r>
            <w:r>
              <w:rPr>
                <w:noProof/>
                <w:lang w:eastAsia="ko-KR"/>
              </w:rPr>
              <w:t>. However, NEF service description for Nnef_ParameterProvision_Create/Delete does not contain EACI as its input parameter.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16EF7" w:rsidR="001A05C5" w:rsidRPr="00B93F49" w:rsidRDefault="004F1168" w:rsidP="00B92E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 as input parameter for Nnef_ParameterProvision_Create/Delete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5F5EE" w:rsidR="001A05C5" w:rsidRDefault="004F1168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93385" w:rsidR="001A05C5" w:rsidRDefault="004F1168" w:rsidP="00342A87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  <w:bookmarkStart w:id="2" w:name="_GoBack"/>
            <w:bookmarkEnd w:id="2"/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1D2D9FC" w:rsidR="0094700B" w:rsidRDefault="0094700B" w:rsidP="00B85E69">
      <w:pPr>
        <w:rPr>
          <w:noProof/>
        </w:rPr>
      </w:pPr>
    </w:p>
    <w:p w14:paraId="41018950" w14:textId="77777777" w:rsidR="0094700B" w:rsidRDefault="0094700B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B6ECCA3" w14:textId="77777777" w:rsidR="003F4F12" w:rsidRPr="00140E21" w:rsidRDefault="003F4F12" w:rsidP="003F4F12">
      <w:pPr>
        <w:pStyle w:val="5"/>
        <w:rPr>
          <w:lang w:eastAsia="zh-CN"/>
        </w:rPr>
      </w:pPr>
      <w:bookmarkStart w:id="3" w:name="_Toc145938862"/>
      <w:bookmarkStart w:id="4" w:name="_Toc98866334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3"/>
    </w:p>
    <w:p w14:paraId="74AD5A96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3979105F" w14:textId="4AE7AE85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</w:p>
    <w:p w14:paraId="7475EB4B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6AD093D4" w14:textId="5360B671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5" w:author="Samsung" w:date="2023-09-26T09:30:00Z">
        <w:r>
          <w:rPr>
            <w:lang w:eastAsia="zh-CN"/>
          </w:rPr>
          <w:t xml:space="preserve">, </w:t>
        </w:r>
        <w:r>
          <w:t>ECS Address Configuration Information</w:t>
        </w:r>
      </w:ins>
      <w:r w:rsidRPr="00140E21">
        <w:rPr>
          <w:lang w:eastAsia="zh-CN"/>
        </w:rPr>
        <w:t>.</w:t>
      </w:r>
    </w:p>
    <w:p w14:paraId="5EC42852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264BB8D1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41FDFA66" w14:textId="77777777" w:rsidR="003F4F12" w:rsidRDefault="003F4F12" w:rsidP="003F4F12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6747FB31" w14:textId="31C41786" w:rsidR="00A37608" w:rsidRPr="003F4F12" w:rsidRDefault="00A37608" w:rsidP="004170AA"/>
    <w:bookmarkEnd w:id="4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475D7" w14:textId="77777777" w:rsidR="00BD7824" w:rsidRDefault="00BD7824">
      <w:r>
        <w:separator/>
      </w:r>
    </w:p>
  </w:endnote>
  <w:endnote w:type="continuationSeparator" w:id="0">
    <w:p w14:paraId="12E3A422" w14:textId="77777777" w:rsidR="00BD7824" w:rsidRDefault="00BD7824">
      <w:r>
        <w:continuationSeparator/>
      </w:r>
    </w:p>
  </w:endnote>
  <w:endnote w:type="continuationNotice" w:id="1">
    <w:p w14:paraId="55221EDC" w14:textId="77777777" w:rsidR="00BD7824" w:rsidRDefault="00BD78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509B1" w14:textId="77777777" w:rsidR="00BD7824" w:rsidRDefault="00BD7824">
      <w:r>
        <w:separator/>
      </w:r>
    </w:p>
  </w:footnote>
  <w:footnote w:type="continuationSeparator" w:id="0">
    <w:p w14:paraId="053725AF" w14:textId="77777777" w:rsidR="00BD7824" w:rsidRDefault="00BD7824">
      <w:r>
        <w:continuationSeparator/>
      </w:r>
    </w:p>
  </w:footnote>
  <w:footnote w:type="continuationNotice" w:id="1">
    <w:p w14:paraId="2A8A988D" w14:textId="77777777" w:rsidR="00BD7824" w:rsidRDefault="00BD78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1C36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4F75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3B3D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6DF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1E4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1F3C"/>
    <w:rsid w:val="002A2133"/>
    <w:rsid w:val="002A24B1"/>
    <w:rsid w:val="002A346F"/>
    <w:rsid w:val="002A398A"/>
    <w:rsid w:val="002A3A8B"/>
    <w:rsid w:val="002A456E"/>
    <w:rsid w:val="002A5B56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25F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A8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4F12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BDD"/>
    <w:rsid w:val="004B6DA3"/>
    <w:rsid w:val="004B727A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35E"/>
    <w:rsid w:val="004E6BAD"/>
    <w:rsid w:val="004F04B3"/>
    <w:rsid w:val="004F0AE0"/>
    <w:rsid w:val="004F0C47"/>
    <w:rsid w:val="004F1168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0CD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6C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3E5B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2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5D8C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7FA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2E8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2B65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86C"/>
    <w:rsid w:val="00806999"/>
    <w:rsid w:val="00806AF4"/>
    <w:rsid w:val="00806ED5"/>
    <w:rsid w:val="0081146A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5C06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396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00B"/>
    <w:rsid w:val="009479E7"/>
    <w:rsid w:val="00950CEA"/>
    <w:rsid w:val="00951258"/>
    <w:rsid w:val="009513BE"/>
    <w:rsid w:val="009518B8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2675"/>
    <w:rsid w:val="009B4621"/>
    <w:rsid w:val="009B481F"/>
    <w:rsid w:val="009B4996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1B81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E82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824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57BE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A6A89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484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6434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6ED4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AE6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ACC5E0-8E94-4EC6-8739-4C154893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18</cp:revision>
  <cp:lastPrinted>2021-10-27T21:55:00Z</cp:lastPrinted>
  <dcterms:created xsi:type="dcterms:W3CDTF">2023-10-12T00:01:00Z</dcterms:created>
  <dcterms:modified xsi:type="dcterms:W3CDTF">2023-10-12T14:05:00Z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